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7D2" w:rsidRDefault="007067D2">
      <w:pPr>
        <w:pStyle w:val="a"/>
        <w:ind w:left="5103" w:hanging="5103"/>
      </w:pPr>
      <w:r>
        <w:t xml:space="preserve">                                                                                     Приложение 1                                                                                                                              К порядку предоставления субсидий из бюджета муниципального образования Ломоносовский муниципальный район Ленинградской области  юридическим лицам (за исключением государственных (муниципальных) учреждений), индивидуальным предпринимателям  в целях возмещения недополученных доходов и (или) финансового обеспечения (возмещения) затрат, в связи с осуществлением пассажирских перевозок автомобильным транспортом общего пользования по маршрутам регулярных перевозок отдельных категорий граждан по единым социальным проездным билетам </w:t>
      </w:r>
    </w:p>
    <w:p w:rsidR="007067D2" w:rsidRDefault="007067D2">
      <w:pPr>
        <w:pStyle w:val="a"/>
        <w:ind w:left="5245" w:firstLine="3686"/>
      </w:pPr>
    </w:p>
    <w:p w:rsidR="007067D2" w:rsidRDefault="007067D2">
      <w:pPr>
        <w:pStyle w:val="a"/>
      </w:pPr>
      <w:r>
        <w:t xml:space="preserve">                                            ФОРМА ЗАЯВЛЕНИЯ О ЗАКЛЮЧЕНИИ ДОГОВОРА</w:t>
      </w:r>
    </w:p>
    <w:p w:rsidR="007067D2" w:rsidRDefault="007067D2">
      <w:pPr>
        <w:pStyle w:val="a"/>
      </w:pPr>
    </w:p>
    <w:p w:rsidR="007067D2" w:rsidRDefault="007067D2">
      <w:pPr>
        <w:pStyle w:val="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В Администрацию</w:t>
      </w:r>
    </w:p>
    <w:p w:rsidR="007067D2" w:rsidRDefault="007067D2">
      <w:pPr>
        <w:pStyle w:val="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муниципального образования</w:t>
      </w:r>
    </w:p>
    <w:p w:rsidR="007067D2" w:rsidRDefault="007067D2">
      <w:pPr>
        <w:pStyle w:val="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Ломоносовский муниципальный район Ленинградской области </w:t>
      </w:r>
    </w:p>
    <w:p w:rsidR="007067D2" w:rsidRDefault="007067D2">
      <w:pPr>
        <w:pStyle w:val="a"/>
        <w:jc w:val="right"/>
      </w:pPr>
    </w:p>
    <w:p w:rsidR="007067D2" w:rsidRDefault="007067D2">
      <w:pPr>
        <w:pStyle w:val="a"/>
        <w:ind w:firstLine="851"/>
        <w:jc w:val="both"/>
      </w:pPr>
      <w:r>
        <w:t>В соответствии с Договором на организацию и выполнение перевозок пассажиров и багажа пассажирским транспортом общего пользования по маршрутам регулярных перевозок от «____»________20__г, №_____, заключенным с Комитетом по жилищно-коммунальному хозяйству и транспорту Ленинградской области    ______________________________________</w:t>
      </w:r>
    </w:p>
    <w:p w:rsidR="007067D2" w:rsidRDefault="007067D2">
      <w:pPr>
        <w:pStyle w:val="a"/>
        <w:jc w:val="both"/>
      </w:pPr>
      <w:r>
        <w:t>_________________________________________________________________________________</w:t>
      </w:r>
    </w:p>
    <w:p w:rsidR="007067D2" w:rsidRDefault="007067D2">
      <w:pPr>
        <w:pStyle w:val="a"/>
        <w:jc w:val="both"/>
      </w:pPr>
      <w:r>
        <w:t>(Полное наименование юридического лица, индивидуального предпринимателя, ИНН, ОГРН)</w:t>
      </w:r>
    </w:p>
    <w:p w:rsidR="007067D2" w:rsidRDefault="007067D2">
      <w:pPr>
        <w:pStyle w:val="a"/>
        <w:jc w:val="both"/>
      </w:pPr>
      <w:r>
        <w:t xml:space="preserve">            просит заключить договор о предоставлении субсидии из бюджета муниципального образования Ломоносовский муниципальный район Ленинградской области   в целях возмещения недополученных доходов и (или) финансового обеспечения (возмещения) затрат, в связи с осуществлением пассажирских перевозок автомобильным транспортом общего пользования по маршрутам регулярных перевозок отдельных категорий граждан по единым социальным проездным билетам на 20____ год.</w:t>
      </w:r>
    </w:p>
    <w:p w:rsidR="007067D2" w:rsidRDefault="007067D2">
      <w:pPr>
        <w:pStyle w:val="a"/>
        <w:ind w:firstLine="851"/>
        <w:jc w:val="both"/>
      </w:pPr>
      <w:r>
        <w:t>К заявлению прилагаем следующие документы:</w:t>
      </w:r>
    </w:p>
    <w:p w:rsidR="007067D2" w:rsidRDefault="007067D2">
      <w:pPr>
        <w:pStyle w:val="a"/>
      </w:pPr>
      <w:r>
        <w:t>__________________________________________________________________________________________________________________________________________________________________</w:t>
      </w:r>
      <w:r>
        <w:tab/>
      </w:r>
      <w:r>
        <w:tab/>
      </w:r>
    </w:p>
    <w:p w:rsidR="007067D2" w:rsidRDefault="007067D2">
      <w:pPr>
        <w:pStyle w:val="a"/>
      </w:pPr>
      <w:r>
        <w:t xml:space="preserve">                    Информация о юридическом лице(индивидуальном предпринимателе):</w:t>
      </w:r>
    </w:p>
    <w:p w:rsidR="007067D2" w:rsidRDefault="007067D2">
      <w:pPr>
        <w:pStyle w:val="a"/>
        <w:numPr>
          <w:ilvl w:val="0"/>
          <w:numId w:val="1"/>
        </w:numPr>
      </w:pPr>
      <w:r>
        <w:t>Местонахождение___________________________</w:t>
      </w:r>
    </w:p>
    <w:p w:rsidR="007067D2" w:rsidRDefault="007067D2">
      <w:pPr>
        <w:pStyle w:val="a"/>
        <w:numPr>
          <w:ilvl w:val="0"/>
          <w:numId w:val="1"/>
        </w:numPr>
      </w:pPr>
      <w:r>
        <w:t>Почтовый адрес_____________________________</w:t>
      </w:r>
    </w:p>
    <w:p w:rsidR="007067D2" w:rsidRDefault="007067D2">
      <w:pPr>
        <w:pStyle w:val="a"/>
        <w:numPr>
          <w:ilvl w:val="0"/>
          <w:numId w:val="1"/>
        </w:numPr>
      </w:pPr>
      <w:r>
        <w:t>Контактный телефон,факс____________________</w:t>
      </w:r>
    </w:p>
    <w:p w:rsidR="007067D2" w:rsidRDefault="007067D2">
      <w:pPr>
        <w:pStyle w:val="a"/>
        <w:numPr>
          <w:ilvl w:val="0"/>
          <w:numId w:val="1"/>
        </w:numPr>
      </w:pPr>
      <w:r>
        <w:t>Контактное лицо____________________________</w:t>
      </w:r>
    </w:p>
    <w:p w:rsidR="007067D2" w:rsidRDefault="007067D2">
      <w:pPr>
        <w:pStyle w:val="a"/>
        <w:numPr>
          <w:ilvl w:val="0"/>
          <w:numId w:val="1"/>
        </w:numPr>
      </w:pPr>
      <w:r>
        <w:t>Адрес электронной почты____________________</w:t>
      </w:r>
    </w:p>
    <w:p w:rsidR="007067D2" w:rsidRDefault="007067D2">
      <w:pPr>
        <w:pStyle w:val="a"/>
        <w:numPr>
          <w:ilvl w:val="0"/>
          <w:numId w:val="1"/>
        </w:numPr>
      </w:pPr>
      <w:r>
        <w:t>Банковские реквизиты__________________________________</w:t>
      </w:r>
    </w:p>
    <w:p w:rsidR="007067D2" w:rsidRDefault="007067D2">
      <w:pPr>
        <w:pStyle w:val="a"/>
        <w:ind w:left="720"/>
      </w:pPr>
      <w:r>
        <w:t>_________________________________            ________________________________</w:t>
      </w:r>
    </w:p>
    <w:p w:rsidR="007067D2" w:rsidRDefault="007067D2">
      <w:pPr>
        <w:pStyle w:val="a"/>
        <w:ind w:left="720"/>
      </w:pPr>
      <w:r>
        <w:t xml:space="preserve">          (подпись)                                                                                Ф.И.О. </w:t>
      </w:r>
    </w:p>
    <w:p w:rsidR="007067D2" w:rsidRDefault="007067D2">
      <w:pPr>
        <w:pStyle w:val="a"/>
        <w:ind w:left="720"/>
      </w:pPr>
      <w:r>
        <w:t xml:space="preserve"> М.П.</w:t>
      </w:r>
      <w:r>
        <w:tab/>
        <w:t xml:space="preserve"> </w:t>
      </w:r>
    </w:p>
    <w:p w:rsidR="007067D2" w:rsidRDefault="007067D2">
      <w:pPr>
        <w:pStyle w:val="a"/>
        <w:ind w:left="720"/>
      </w:pPr>
      <w:r>
        <w:t>«______»_______________20_____года.</w:t>
      </w:r>
      <w:r>
        <w:tab/>
      </w:r>
      <w:r>
        <w:tab/>
      </w:r>
    </w:p>
    <w:sectPr w:rsidR="007067D2" w:rsidSect="00CA6078">
      <w:headerReference w:type="even" r:id="rId7"/>
      <w:headerReference w:type="default" r:id="rId8"/>
      <w:footerReference w:type="default" r:id="rId9"/>
      <w:pgSz w:w="11905" w:h="16837" w:code="9"/>
      <w:pgMar w:top="238" w:right="851" w:bottom="249" w:left="902" w:header="0" w:footer="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67D2" w:rsidRDefault="007067D2" w:rsidP="009F7661">
      <w:r>
        <w:separator/>
      </w:r>
    </w:p>
  </w:endnote>
  <w:endnote w:type="continuationSeparator" w:id="0">
    <w:p w:rsidR="007067D2" w:rsidRDefault="007067D2" w:rsidP="009F76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7D2" w:rsidRDefault="007067D2">
    <w:pPr>
      <w:pStyle w:val="Footer"/>
      <w:jc w:val="right"/>
    </w:pPr>
    <w:fldSimple w:instr="PAGE">
      <w:r>
        <w:rPr>
          <w:noProof/>
        </w:rPr>
        <w:t>1</w:t>
      </w:r>
    </w:fldSimple>
  </w:p>
  <w:p w:rsidR="007067D2" w:rsidRDefault="007067D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67D2" w:rsidRDefault="007067D2" w:rsidP="009F7661">
      <w:r>
        <w:separator/>
      </w:r>
    </w:p>
  </w:footnote>
  <w:footnote w:type="continuationSeparator" w:id="0">
    <w:p w:rsidR="007067D2" w:rsidRDefault="007067D2" w:rsidP="009F76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7D2" w:rsidRDefault="007067D2">
    <w:pPr>
      <w:pStyle w:val="Header"/>
    </w:pPr>
    <w:fldSimple w:instr="PAGE">
      <w:r>
        <w:t>1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7D2" w:rsidRDefault="007067D2">
    <w:pPr>
      <w:pStyle w:val="Header"/>
    </w:pPr>
  </w:p>
  <w:p w:rsidR="007067D2" w:rsidRDefault="007067D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3479E2"/>
    <w:multiLevelType w:val="multilevel"/>
    <w:tmpl w:val="FFFFFFFF"/>
    <w:lvl w:ilvl="0">
      <w:start w:val="1"/>
      <w:numFmt w:val="none"/>
      <w:lvlText w:val="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ind w:left="1584" w:hanging="1584"/>
      </w:pPr>
      <w:rPr>
        <w:rFonts w:cs="Times New Roman"/>
      </w:rPr>
    </w:lvl>
  </w:abstractNum>
  <w:abstractNum w:abstractNumId="1">
    <w:nsid w:val="47B0693E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7661"/>
    <w:rsid w:val="00485AA7"/>
    <w:rsid w:val="007067D2"/>
    <w:rsid w:val="00954ADB"/>
    <w:rsid w:val="009F7661"/>
    <w:rsid w:val="00CA6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Базовый"/>
    <w:uiPriority w:val="99"/>
    <w:rsid w:val="009F7661"/>
    <w:pPr>
      <w:tabs>
        <w:tab w:val="left" w:pos="709"/>
      </w:tabs>
      <w:suppressAutoHyphens/>
      <w:spacing w:before="28" w:after="28" w:line="200" w:lineRule="atLeast"/>
    </w:pPr>
    <w:rPr>
      <w:rFonts w:ascii="Times New Roman" w:hAnsi="Times New Roman"/>
      <w:sz w:val="24"/>
      <w:szCs w:val="24"/>
    </w:rPr>
  </w:style>
  <w:style w:type="character" w:customStyle="1" w:styleId="a0">
    <w:name w:val="Верхний колонтитул Знак"/>
    <w:basedOn w:val="DefaultParagraphFont"/>
    <w:uiPriority w:val="99"/>
    <w:rsid w:val="009F7661"/>
    <w:rPr>
      <w:rFonts w:cs="Times New Roman"/>
    </w:rPr>
  </w:style>
  <w:style w:type="character" w:customStyle="1" w:styleId="1">
    <w:name w:val="Верхний колонтитул Знак1"/>
    <w:basedOn w:val="DefaultParagraphFont"/>
    <w:uiPriority w:val="99"/>
    <w:rsid w:val="009F7661"/>
    <w:rPr>
      <w:rFonts w:cs="Times New Roman"/>
    </w:rPr>
  </w:style>
  <w:style w:type="character" w:customStyle="1" w:styleId="a1">
    <w:name w:val="Нижний колонтитул Знак"/>
    <w:basedOn w:val="DefaultParagraphFont"/>
    <w:uiPriority w:val="99"/>
    <w:rsid w:val="009F7661"/>
    <w:rPr>
      <w:rFonts w:cs="Times New Roman"/>
    </w:rPr>
  </w:style>
  <w:style w:type="character" w:customStyle="1" w:styleId="10">
    <w:name w:val="Нижний колонтитул Знак1"/>
    <w:basedOn w:val="DefaultParagraphFont"/>
    <w:uiPriority w:val="99"/>
    <w:rsid w:val="009F7661"/>
    <w:rPr>
      <w:rFonts w:cs="Times New Roman"/>
    </w:rPr>
  </w:style>
  <w:style w:type="character" w:styleId="PageNumber">
    <w:name w:val="page number"/>
    <w:basedOn w:val="DefaultParagraphFont"/>
    <w:uiPriority w:val="99"/>
    <w:rsid w:val="009F7661"/>
    <w:rPr>
      <w:rFonts w:cs="Times New Roman"/>
    </w:rPr>
  </w:style>
  <w:style w:type="paragraph" w:customStyle="1" w:styleId="a2">
    <w:name w:val="Заголовок"/>
    <w:basedOn w:val="a"/>
    <w:next w:val="BodyText"/>
    <w:uiPriority w:val="99"/>
    <w:rsid w:val="009F7661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odyText">
    <w:name w:val="Body Text"/>
    <w:basedOn w:val="a"/>
    <w:link w:val="BodyTextChar"/>
    <w:uiPriority w:val="99"/>
    <w:rsid w:val="009F7661"/>
    <w:pPr>
      <w:spacing w:before="0"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14A4D"/>
  </w:style>
  <w:style w:type="paragraph" w:styleId="List">
    <w:name w:val="List"/>
    <w:basedOn w:val="BodyText"/>
    <w:uiPriority w:val="99"/>
    <w:rsid w:val="009F7661"/>
    <w:rPr>
      <w:rFonts w:ascii="Arial" w:hAnsi="Arial" w:cs="Tahoma"/>
    </w:rPr>
  </w:style>
  <w:style w:type="paragraph" w:styleId="Title">
    <w:name w:val="Title"/>
    <w:basedOn w:val="a"/>
    <w:link w:val="TitleChar"/>
    <w:uiPriority w:val="99"/>
    <w:qFormat/>
    <w:rsid w:val="009F7661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character" w:customStyle="1" w:styleId="TitleChar">
    <w:name w:val="Title Char"/>
    <w:basedOn w:val="DefaultParagraphFont"/>
    <w:link w:val="Title"/>
    <w:uiPriority w:val="10"/>
    <w:rsid w:val="00214A4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Index1">
    <w:name w:val="index 1"/>
    <w:basedOn w:val="Normal"/>
    <w:next w:val="Normal"/>
    <w:autoRedefine/>
    <w:uiPriority w:val="99"/>
    <w:semiHidden/>
    <w:pPr>
      <w:ind w:left="220" w:hanging="220"/>
    </w:pPr>
  </w:style>
  <w:style w:type="paragraph" w:styleId="IndexHeading">
    <w:name w:val="index heading"/>
    <w:basedOn w:val="a"/>
    <w:uiPriority w:val="99"/>
    <w:rsid w:val="009F7661"/>
    <w:pPr>
      <w:suppressLineNumbers/>
    </w:pPr>
    <w:rPr>
      <w:rFonts w:ascii="Arial" w:hAnsi="Arial" w:cs="Tahoma"/>
    </w:rPr>
  </w:style>
  <w:style w:type="paragraph" w:styleId="Header">
    <w:name w:val="header"/>
    <w:basedOn w:val="a"/>
    <w:link w:val="HeaderChar"/>
    <w:uiPriority w:val="99"/>
    <w:rsid w:val="009F7661"/>
    <w:pPr>
      <w:suppressLineNumbers/>
      <w:tabs>
        <w:tab w:val="center" w:pos="4677"/>
        <w:tab w:val="right" w:pos="9355"/>
      </w:tabs>
    </w:pPr>
    <w:rPr>
      <w:rFonts w:ascii="Calibri" w:hAnsi="Calibr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214A4D"/>
  </w:style>
  <w:style w:type="paragraph" w:styleId="Footer">
    <w:name w:val="footer"/>
    <w:basedOn w:val="a"/>
    <w:link w:val="FooterChar"/>
    <w:uiPriority w:val="99"/>
    <w:rsid w:val="009F7661"/>
    <w:pPr>
      <w:suppressLineNumbers/>
      <w:tabs>
        <w:tab w:val="center" w:pos="4677"/>
        <w:tab w:val="right" w:pos="9355"/>
      </w:tabs>
    </w:pPr>
    <w:rPr>
      <w:rFonts w:ascii="Calibri" w:hAnsi="Calibr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14A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406</Words>
  <Characters>2317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kuzmenko</dc:creator>
  <cp:keywords/>
  <dc:description/>
  <cp:lastModifiedBy>КСЗН</cp:lastModifiedBy>
  <cp:revision>2</cp:revision>
  <cp:lastPrinted>2015-06-30T09:41:00Z</cp:lastPrinted>
  <dcterms:created xsi:type="dcterms:W3CDTF">2015-06-30T09:40:00Z</dcterms:created>
  <dcterms:modified xsi:type="dcterms:W3CDTF">2015-08-12T08:34:00Z</dcterms:modified>
</cp:coreProperties>
</file>